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F84E1" w14:textId="59E98EEA" w:rsidR="00C214C4" w:rsidRPr="001C332D" w:rsidRDefault="00C214C4" w:rsidP="00C214C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65FC8">
        <w:rPr>
          <w:rFonts w:ascii="Arial" w:eastAsia="MS Mincho" w:hAnsi="Arial" w:cs="Arial"/>
          <w:b/>
          <w:sz w:val="24"/>
          <w:szCs w:val="24"/>
          <w:lang w:eastAsia="ja-JP"/>
        </w:rPr>
        <w:t>S1-254</w:t>
      </w:r>
      <w:r>
        <w:rPr>
          <w:rFonts w:ascii="Arial" w:eastAsia="MS Mincho" w:hAnsi="Arial" w:cs="Arial"/>
          <w:b/>
          <w:sz w:val="24"/>
          <w:szCs w:val="24"/>
          <w:lang w:eastAsia="ja-JP"/>
        </w:rPr>
        <w:t>214</w:t>
      </w:r>
    </w:p>
    <w:p w14:paraId="7B9968BA" w14:textId="77777777" w:rsidR="00C214C4" w:rsidRPr="000D6532" w:rsidRDefault="00C214C4" w:rsidP="00C214C4">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A38422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7932A8">
        <w:rPr>
          <w:rFonts w:ascii="Arial" w:hAnsi="Arial" w:cs="Arial"/>
          <w:b/>
          <w:bCs/>
        </w:rPr>
        <w:t>Novamint</w:t>
      </w:r>
      <w:proofErr w:type="spellEnd"/>
      <w:r w:rsidR="007932A8">
        <w:rPr>
          <w:rFonts w:ascii="Arial" w:hAnsi="Arial" w:cs="Arial"/>
          <w:b/>
          <w:bCs/>
        </w:rPr>
        <w:t>, Thales, TNO, ESA</w:t>
      </w:r>
    </w:p>
    <w:p w14:paraId="4711311D" w14:textId="3746BBA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214C4">
        <w:rPr>
          <w:rFonts w:ascii="Arial" w:hAnsi="Arial" w:cs="Arial"/>
          <w:b/>
          <w:bCs/>
        </w:rPr>
        <w:t xml:space="preserve">Annex related to </w:t>
      </w:r>
      <w:r w:rsidR="009C029C">
        <w:rPr>
          <w:rFonts w:ascii="Arial" w:hAnsi="Arial" w:cs="Arial"/>
          <w:b/>
          <w:bCs/>
        </w:rPr>
        <w:t>satellite/NTN</w:t>
      </w:r>
    </w:p>
    <w:p w14:paraId="7996084A" w14:textId="69AC2BE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214C4">
        <w:rPr>
          <w:rFonts w:ascii="Arial" w:hAnsi="Arial" w:cs="Arial"/>
          <w:b/>
          <w:bCs/>
        </w:rPr>
        <w:t>4</w:t>
      </w:r>
      <w:r w:rsidR="00F4436A">
        <w:rPr>
          <w:rFonts w:ascii="Arial" w:hAnsi="Arial" w:cs="Arial"/>
          <w:b/>
          <w:bCs/>
        </w:rPr>
        <w:t>.1</w:t>
      </w:r>
    </w:p>
    <w:p w14:paraId="0BC8E829" w14:textId="16FF3C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007932A8">
        <w:rPr>
          <w:rFonts w:ascii="Arial" w:hAnsi="Arial" w:cs="Arial"/>
          <w:b/>
          <w:bCs/>
        </w:rPr>
        <w:tab/>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754A6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932A8" w:rsidRPr="002B1C8A">
        <w:rPr>
          <w:rFonts w:ascii="Arial" w:hAnsi="Arial" w:cs="Arial"/>
          <w:b/>
          <w:bCs/>
        </w:rPr>
        <w:t>Thierry Bérisot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67857FD" w14:textId="65D834B8" w:rsidR="007932A8" w:rsidRDefault="007932A8" w:rsidP="007932A8">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C93C88">
        <w:rPr>
          <w:rFonts w:ascii="Arial" w:eastAsia="Calibri" w:hAnsi="Arial" w:cs="Arial"/>
          <w:i/>
          <w:sz w:val="22"/>
          <w:szCs w:val="22"/>
        </w:rPr>
        <w:t>an annex related to satellite/NTN</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0B5993E5" w:rsidR="007932A8" w:rsidRDefault="00C93C88" w:rsidP="007932A8">
      <w:pPr>
        <w:pStyle w:val="CRCoverPage"/>
        <w:rPr>
          <w:rFonts w:ascii="Times New Roman" w:hAnsi="Times New Roman"/>
          <w:noProof/>
        </w:rPr>
      </w:pPr>
      <w:r>
        <w:rPr>
          <w:rFonts w:ascii="Times New Roman" w:hAnsi="Times New Roman"/>
          <w:noProof/>
        </w:rPr>
        <w:t xml:space="preserve">The 6G system supports satellite natively as well as new </w:t>
      </w:r>
      <w:r w:rsidR="00723431">
        <w:rPr>
          <w:rFonts w:ascii="Times New Roman" w:hAnsi="Times New Roman"/>
          <w:noProof/>
        </w:rPr>
        <w:t xml:space="preserve">associated </w:t>
      </w:r>
      <w:r>
        <w:rPr>
          <w:rFonts w:ascii="Times New Roman" w:hAnsi="Times New Roman"/>
          <w:noProof/>
        </w:rPr>
        <w:t xml:space="preserve">requirements. </w:t>
      </w:r>
      <w:r w:rsidR="00C214C4">
        <w:rPr>
          <w:rFonts w:ascii="Times New Roman" w:hAnsi="Times New Roman"/>
          <w:noProof/>
        </w:rPr>
        <w:t>An explaination on what are the characteritics of satellite/NTN</w:t>
      </w:r>
      <w:r>
        <w:rPr>
          <w:rFonts w:ascii="Times New Roman" w:hAnsi="Times New Roman"/>
          <w:noProof/>
        </w:rPr>
        <w:t xml:space="preserve"> </w:t>
      </w:r>
      <w:r w:rsidR="00C214C4">
        <w:rPr>
          <w:rFonts w:ascii="Times New Roman" w:hAnsi="Times New Roman"/>
          <w:noProof/>
        </w:rPr>
        <w:t>is</w:t>
      </w:r>
      <w:r>
        <w:rPr>
          <w:rFonts w:ascii="Times New Roman" w:hAnsi="Times New Roman"/>
          <w:noProof/>
        </w:rPr>
        <w:t xml:space="preserve"> missing</w:t>
      </w:r>
      <w:r w:rsidR="00C214C4">
        <w:rPr>
          <w:rFonts w:ascii="Times New Roman" w:hAnsi="Times New Roman"/>
          <w:noProof/>
        </w:rPr>
        <w:t>.</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0"/>
    <w:p w14:paraId="2C11D03C" w14:textId="19799DEC" w:rsidR="007932A8" w:rsidRPr="00C32F9E" w:rsidRDefault="00C93C88" w:rsidP="007932A8">
      <w:pPr>
        <w:rPr>
          <w:noProof/>
        </w:rPr>
      </w:pPr>
      <w:r>
        <w:rPr>
          <w:noProof/>
          <w:lang w:val="en-US"/>
        </w:rPr>
        <w:t xml:space="preserve">Introduce </w:t>
      </w:r>
      <w:r w:rsidR="00C214C4">
        <w:rPr>
          <w:noProof/>
          <w:lang w:val="en-US"/>
        </w:rPr>
        <w:t xml:space="preserve">an informative annex related to </w:t>
      </w:r>
      <w:r>
        <w:rPr>
          <w:noProof/>
          <w:lang w:val="en-US"/>
        </w:rPr>
        <w:t>satellite</w:t>
      </w:r>
      <w:r w:rsidR="00C214C4">
        <w:rPr>
          <w:noProof/>
          <w:lang w:val="en-US"/>
        </w:rPr>
        <w:t>/NTN</w:t>
      </w:r>
    </w:p>
    <w:p w14:paraId="14432EE0" w14:textId="77777777" w:rsidR="007932A8" w:rsidRPr="0009108F" w:rsidRDefault="007932A8" w:rsidP="007932A8">
      <w:pPr>
        <w:pStyle w:val="CRCoverPage"/>
        <w:rPr>
          <w:b/>
          <w:noProof/>
        </w:rPr>
      </w:pPr>
      <w:r w:rsidRPr="0009108F">
        <w:rPr>
          <w:b/>
          <w:noProof/>
        </w:rPr>
        <w:t>3. Conclusions</w:t>
      </w:r>
    </w:p>
    <w:p w14:paraId="7069F0F5" w14:textId="77777777" w:rsidR="007932A8" w:rsidRDefault="007932A8" w:rsidP="007932A8">
      <w:pPr>
        <w:rPr>
          <w:noProof/>
        </w:rPr>
      </w:pPr>
      <w:r>
        <w:rPr>
          <w:noProof/>
        </w:rPr>
        <w:t>None</w:t>
      </w:r>
    </w:p>
    <w:p w14:paraId="2B4DDFF1" w14:textId="77777777" w:rsidR="007932A8" w:rsidRPr="0009108F" w:rsidRDefault="007932A8" w:rsidP="007932A8">
      <w:pPr>
        <w:pStyle w:val="CRCoverPage"/>
        <w:rPr>
          <w:b/>
          <w:noProof/>
        </w:rPr>
      </w:pPr>
      <w:r w:rsidRPr="0009108F">
        <w:rPr>
          <w:b/>
          <w:noProof/>
        </w:rPr>
        <w:t>4. Proposal</w:t>
      </w:r>
    </w:p>
    <w:p w14:paraId="6E70F031" w14:textId="612376A9"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22.870 v0.</w:t>
      </w:r>
      <w:r w:rsidR="00C214C4">
        <w:rPr>
          <w:noProof/>
          <w:lang w:val="en-US"/>
        </w:rPr>
        <w:t>4</w:t>
      </w:r>
      <w:r>
        <w:rPr>
          <w:noProof/>
          <w:lang w:val="en-US"/>
        </w:rPr>
        <w:t>.1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574ED7" w14:textId="08D6DDBC" w:rsidR="00626BA7" w:rsidRPr="000673BE" w:rsidRDefault="00626BA7" w:rsidP="00626BA7">
      <w:pPr>
        <w:pStyle w:val="Heading9"/>
      </w:pPr>
      <w:bookmarkStart w:id="1" w:name="_Toc154165037"/>
      <w:r w:rsidRPr="000673BE">
        <w:t xml:space="preserve">Annex X </w:t>
      </w:r>
      <w:r w:rsidR="000673BE" w:rsidRPr="000673BE">
        <w:t>(Informative):</w:t>
      </w:r>
      <w:r w:rsidRPr="000673BE">
        <w:br/>
      </w:r>
      <w:bookmarkEnd w:id="1"/>
      <w:r w:rsidRPr="000673BE">
        <w:rPr>
          <w:noProof/>
        </w:rPr>
        <w:t>Non-Terrestrial Network</w:t>
      </w:r>
      <w:r w:rsidR="000673BE">
        <w:rPr>
          <w:noProof/>
        </w:rPr>
        <w:t xml:space="preserve"> (NTN)</w:t>
      </w:r>
    </w:p>
    <w:p w14:paraId="6478567C" w14:textId="77777777" w:rsidR="00626BA7" w:rsidRPr="000673BE" w:rsidRDefault="00626BA7" w:rsidP="00626BA7">
      <w:pPr>
        <w:pStyle w:val="Heading2"/>
      </w:pPr>
      <w:bookmarkStart w:id="2" w:name="_Toc518636407"/>
      <w:r w:rsidRPr="000673BE">
        <w:t>X.1</w:t>
      </w:r>
      <w:r w:rsidRPr="000673BE">
        <w:tab/>
        <w:t>What is NTN</w:t>
      </w:r>
    </w:p>
    <w:p w14:paraId="779ABEB7" w14:textId="77777777" w:rsidR="00626BA7" w:rsidRPr="000673BE" w:rsidRDefault="00626BA7" w:rsidP="00626BA7">
      <w:pPr>
        <w:rPr>
          <w:noProof/>
        </w:rPr>
      </w:pPr>
      <w:r w:rsidRPr="000673BE">
        <w:rPr>
          <w:noProof/>
        </w:rPr>
        <w:t>Since Release 17, 3GPP introduced 3GPP NTN (Non-Terrestrial Network) to support satellite or HAPS based radio access network as part of 3GPP with 2 defined radio access technologies that have been enhanced with NTN capabilities:</w:t>
      </w:r>
    </w:p>
    <w:p w14:paraId="0693735C" w14:textId="77777777" w:rsidR="00626BA7" w:rsidRPr="000673BE" w:rsidRDefault="00626BA7" w:rsidP="00626BA7">
      <w:pPr>
        <w:pStyle w:val="ListParagraph"/>
        <w:numPr>
          <w:ilvl w:val="0"/>
          <w:numId w:val="9"/>
        </w:numPr>
        <w:ind w:leftChars="0"/>
        <w:rPr>
          <w:noProof/>
        </w:rPr>
      </w:pPr>
      <w:r w:rsidRPr="000673BE">
        <w:rPr>
          <w:noProof/>
        </w:rPr>
        <w:t>IoT-NTN as part of the Massive Internet of Things</w:t>
      </w:r>
    </w:p>
    <w:p w14:paraId="61BD5415" w14:textId="77777777" w:rsidR="00626BA7" w:rsidRPr="000673BE" w:rsidRDefault="00626BA7" w:rsidP="00626BA7">
      <w:pPr>
        <w:pStyle w:val="ListParagraph"/>
        <w:numPr>
          <w:ilvl w:val="0"/>
          <w:numId w:val="9"/>
        </w:numPr>
        <w:ind w:leftChars="0"/>
        <w:rPr>
          <w:noProof/>
        </w:rPr>
      </w:pPr>
      <w:r w:rsidRPr="000673BE">
        <w:rPr>
          <w:noProof/>
        </w:rPr>
        <w:t>NR-NTN as part of the 5G NR radio interface family</w:t>
      </w:r>
    </w:p>
    <w:p w14:paraId="374F844B" w14:textId="77777777" w:rsidR="00626BA7" w:rsidRPr="000673BE" w:rsidRDefault="00626BA7" w:rsidP="00626BA7">
      <w:pPr>
        <w:rPr>
          <w:noProof/>
        </w:rPr>
      </w:pPr>
    </w:p>
    <w:p w14:paraId="009302D9" w14:textId="77777777" w:rsidR="00626BA7" w:rsidRPr="000673BE" w:rsidRDefault="00626BA7" w:rsidP="00626BA7">
      <w:pPr>
        <w:rPr>
          <w:noProof/>
        </w:rPr>
      </w:pPr>
    </w:p>
    <w:p w14:paraId="22E0EAE4" w14:textId="77777777" w:rsidR="00626BA7" w:rsidRPr="000673BE" w:rsidRDefault="00626BA7" w:rsidP="00626BA7">
      <w:pPr>
        <w:pStyle w:val="Heading2"/>
      </w:pPr>
      <w:r w:rsidRPr="000673BE">
        <w:lastRenderedPageBreak/>
        <w:t>X.2</w:t>
      </w:r>
      <w:r w:rsidRPr="000673BE">
        <w:tab/>
        <w:t>Main characteristics of satellite access networks</w:t>
      </w:r>
      <w:bookmarkEnd w:id="2"/>
    </w:p>
    <w:p w14:paraId="299FFF2D" w14:textId="77777777" w:rsidR="00626BA7" w:rsidRPr="000673BE" w:rsidRDefault="00626BA7" w:rsidP="00626BA7">
      <w:pPr>
        <w:pStyle w:val="Heading3"/>
      </w:pPr>
      <w:bookmarkStart w:id="3" w:name="_Toc518636409"/>
      <w:r w:rsidRPr="000673BE">
        <w:t>X.2.1</w:t>
      </w:r>
      <w:r w:rsidRPr="000673BE">
        <w:tab/>
        <w:t>Class of orbit</w:t>
      </w:r>
      <w:bookmarkEnd w:id="3"/>
    </w:p>
    <w:p w14:paraId="7A0D3839" w14:textId="77777777" w:rsidR="00626BA7" w:rsidRPr="000673BE" w:rsidRDefault="00626BA7" w:rsidP="00626BA7">
      <w:r w:rsidRPr="000673BE">
        <w:t>There are several classes of orbits that are expected to be supported by a system using satellite access:</w:t>
      </w:r>
    </w:p>
    <w:p w14:paraId="6832E737" w14:textId="77777777" w:rsidR="00626BA7" w:rsidRPr="000673BE" w:rsidRDefault="00626BA7" w:rsidP="00626BA7">
      <w:pPr>
        <w:pStyle w:val="B1"/>
        <w:numPr>
          <w:ilvl w:val="0"/>
          <w:numId w:val="18"/>
        </w:numPr>
        <w:rPr>
          <w:b/>
        </w:rPr>
      </w:pPr>
      <w:r w:rsidRPr="000673BE">
        <w:rPr>
          <w:b/>
        </w:rPr>
        <w:t>Geostationary/Geosynchronous orbiting:</w:t>
      </w:r>
    </w:p>
    <w:p w14:paraId="03DD1ED9" w14:textId="77777777" w:rsidR="00626BA7" w:rsidRPr="000673BE" w:rsidRDefault="00626BA7" w:rsidP="00626BA7">
      <w:pPr>
        <w:pStyle w:val="ListParagraph"/>
        <w:numPr>
          <w:ilvl w:val="1"/>
          <w:numId w:val="18"/>
        </w:numPr>
        <w:spacing w:beforeLines="50" w:before="120"/>
        <w:ind w:leftChars="0"/>
      </w:pPr>
      <w:r w:rsidRPr="000673BE">
        <w:rPr>
          <w:b/>
          <w:bCs/>
        </w:rPr>
        <w:t>GEO (Geostationary Earth Orbit):</w:t>
      </w:r>
      <w:r w:rsidRPr="000673BE">
        <w:t xml:space="preserve"> Circular orbit 35.786 km above the Earth's equator (Note: Due to gravitational forces a GEO satellite is still moving within a range of a few km around its nominal orbital position).</w:t>
      </w:r>
    </w:p>
    <w:p w14:paraId="54F51398" w14:textId="77777777" w:rsidR="00626BA7" w:rsidRPr="000673BE" w:rsidRDefault="00626BA7" w:rsidP="00626BA7">
      <w:pPr>
        <w:pStyle w:val="ListParagraph"/>
        <w:numPr>
          <w:ilvl w:val="1"/>
          <w:numId w:val="18"/>
        </w:numPr>
        <w:spacing w:beforeLines="50" w:before="120"/>
        <w:ind w:leftChars="0"/>
      </w:pPr>
      <w:r w:rsidRPr="000673BE">
        <w:rPr>
          <w:b/>
          <w:bCs/>
        </w:rPr>
        <w:t xml:space="preserve">GSO (Geosynchronous Orbit): </w:t>
      </w:r>
      <w:r w:rsidRPr="000673BE">
        <w:t xml:space="preserve">GSO differs from GEO by a freedom to orbit around the 0° latitude. This allows to optimize the satellite lifetime by optimizing the necessary fuel for station keeping. </w:t>
      </w:r>
    </w:p>
    <w:p w14:paraId="58FD80DD" w14:textId="77777777" w:rsidR="00626BA7" w:rsidRPr="000673BE" w:rsidRDefault="00626BA7" w:rsidP="00626BA7">
      <w:pPr>
        <w:pStyle w:val="ListParagraph"/>
        <w:numPr>
          <w:ilvl w:val="1"/>
          <w:numId w:val="18"/>
        </w:numPr>
        <w:spacing w:beforeLines="50" w:before="120"/>
        <w:ind w:leftChars="0"/>
      </w:pPr>
      <w:r w:rsidRPr="000673BE">
        <w:t>In the study, the terms GEO (geostationary) and GSO (geosynchronous) are equivalent, unless indicated otherwise</w:t>
      </w:r>
    </w:p>
    <w:p w14:paraId="1045858A" w14:textId="77777777" w:rsidR="00626BA7" w:rsidRPr="000673BE" w:rsidRDefault="00626BA7" w:rsidP="00626BA7">
      <w:pPr>
        <w:pStyle w:val="B1"/>
        <w:numPr>
          <w:ilvl w:val="0"/>
          <w:numId w:val="18"/>
        </w:numPr>
      </w:pPr>
      <w:r w:rsidRPr="000673BE">
        <w:rPr>
          <w:b/>
        </w:rPr>
        <w:t>Non-Geostationary Orbiting</w:t>
      </w:r>
      <w:r w:rsidRPr="000673BE">
        <w:t xml:space="preserve"> (NGSO) satellites: NGSO satellites do not stand still with respect to Earth. Should service continuity be required over time, several satellites (a constellation) </w:t>
      </w:r>
      <w:proofErr w:type="gramStart"/>
      <w:r w:rsidRPr="000673BE">
        <w:t>is</w:t>
      </w:r>
      <w:proofErr w:type="gramEnd"/>
      <w:r w:rsidRPr="000673BE">
        <w:t xml:space="preserve"> required to meet this requirement, the lower the altitude the higher the number of satellites. Different classes of NGSO satellites are listed below:</w:t>
      </w:r>
    </w:p>
    <w:p w14:paraId="5620BE25" w14:textId="77777777" w:rsidR="00626BA7" w:rsidRPr="000673BE" w:rsidRDefault="00626BA7" w:rsidP="00626BA7">
      <w:pPr>
        <w:pStyle w:val="ListParagraph"/>
        <w:numPr>
          <w:ilvl w:val="1"/>
          <w:numId w:val="18"/>
        </w:numPr>
        <w:spacing w:beforeLines="50" w:before="120"/>
        <w:ind w:leftChars="0"/>
      </w:pPr>
      <w:r w:rsidRPr="000673BE">
        <w:rPr>
          <w:b/>
          <w:bCs/>
        </w:rPr>
        <w:t>VLEO (Very Low Earth Orbit):</w:t>
      </w:r>
      <w:r w:rsidRPr="000673BE">
        <w:t xml:space="preserve"> Circular orbit in altitudes of typ. 180-600km (reduced latency due to their proximity to the surface however the lower the altitude, the higher the number of satellites is required to ensure service continuity and the higher the atmospheric drag which would need constant propulsion and re-boosting and hence reduced life duration).</w:t>
      </w:r>
    </w:p>
    <w:p w14:paraId="412B886E" w14:textId="77777777" w:rsidR="00626BA7" w:rsidRPr="000673BE" w:rsidRDefault="00626BA7" w:rsidP="00626BA7">
      <w:pPr>
        <w:pStyle w:val="ListParagraph"/>
        <w:numPr>
          <w:ilvl w:val="1"/>
          <w:numId w:val="18"/>
        </w:numPr>
        <w:spacing w:beforeLines="50" w:before="120"/>
        <w:ind w:leftChars="0"/>
      </w:pPr>
      <w:r w:rsidRPr="000673BE">
        <w:rPr>
          <w:b/>
          <w:bCs/>
        </w:rPr>
        <w:t>LEO (Low Earth Orbit):</w:t>
      </w:r>
      <w:r w:rsidRPr="000673BE">
        <w:t xml:space="preserve"> Circular orbit in altitudes of typ. 500-2.000km (lower delay and better link budget but larger number of satellites needed for coverage)</w:t>
      </w:r>
    </w:p>
    <w:p w14:paraId="3E1DA885" w14:textId="77777777" w:rsidR="00626BA7" w:rsidRPr="000673BE" w:rsidRDefault="00626BA7" w:rsidP="00626BA7">
      <w:pPr>
        <w:pStyle w:val="ListParagraph"/>
        <w:numPr>
          <w:ilvl w:val="1"/>
          <w:numId w:val="18"/>
        </w:numPr>
        <w:spacing w:beforeLines="50" w:before="120"/>
        <w:ind w:leftChars="0"/>
      </w:pPr>
      <w:r w:rsidRPr="000673BE">
        <w:rPr>
          <w:b/>
          <w:bCs/>
        </w:rPr>
        <w:t>MEO (Medium Earth Orbit):</w:t>
      </w:r>
      <w:r w:rsidRPr="000673BE">
        <w:t xml:space="preserve"> Circular orbit in altitudes of typ. 8.000-20.000km</w:t>
      </w:r>
    </w:p>
    <w:p w14:paraId="12D6D7E0" w14:textId="77777777" w:rsidR="00626BA7" w:rsidRPr="000673BE" w:rsidRDefault="00626BA7" w:rsidP="00626BA7">
      <w:pPr>
        <w:pStyle w:val="ListParagraph"/>
        <w:numPr>
          <w:ilvl w:val="1"/>
          <w:numId w:val="18"/>
        </w:numPr>
        <w:spacing w:beforeLines="50" w:before="120"/>
        <w:ind w:leftChars="0"/>
      </w:pPr>
      <w:r w:rsidRPr="000673BE">
        <w:rPr>
          <w:b/>
          <w:bCs/>
        </w:rPr>
        <w:t>HEO (Highly Elliptical Orbiting):</w:t>
      </w:r>
      <w:r w:rsidRPr="000673BE">
        <w:t xml:space="preserve"> Elliptical orbit around the earth.</w:t>
      </w:r>
    </w:p>
    <w:p w14:paraId="572472E2" w14:textId="77777777" w:rsidR="00626BA7" w:rsidRPr="000673BE" w:rsidRDefault="00626BA7" w:rsidP="00626BA7">
      <w:pPr>
        <w:spacing w:beforeLines="50" w:before="120"/>
      </w:pPr>
    </w:p>
    <w:p w14:paraId="2C581F05" w14:textId="77777777" w:rsidR="00626BA7" w:rsidRPr="000673BE" w:rsidRDefault="00626BA7" w:rsidP="00626BA7">
      <w:pPr>
        <w:spacing w:beforeLines="50" w:before="120"/>
      </w:pPr>
      <w:r w:rsidRPr="000673BE">
        <w:t>An illustration of some of those orbits is provided with the following figure:</w:t>
      </w:r>
    </w:p>
    <w:p w14:paraId="4BAAD144" w14:textId="77777777" w:rsidR="00626BA7" w:rsidRPr="000673BE" w:rsidRDefault="00626BA7" w:rsidP="00626BA7">
      <w:pPr>
        <w:pStyle w:val="TH"/>
      </w:pPr>
      <w:r w:rsidRPr="000673BE">
        <w:rPr>
          <w:noProof/>
        </w:rPr>
        <w:drawing>
          <wp:inline distT="0" distB="0" distL="0" distR="0" wp14:anchorId="77852358" wp14:editId="49A9E91E">
            <wp:extent cx="2852420" cy="1766570"/>
            <wp:effectExtent l="0" t="0" r="0" b="0"/>
            <wp:docPr id="8" name="Picture 5" descr="Diagram of the earth's orbi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5" descr="Diagram of the earth's orbit&#10;&#10;AI-generated content may be incorrect."/>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2420" cy="1766570"/>
                    </a:xfrm>
                    <a:prstGeom prst="rect">
                      <a:avLst/>
                    </a:prstGeom>
                    <a:noFill/>
                    <a:ln>
                      <a:noFill/>
                    </a:ln>
                  </pic:spPr>
                </pic:pic>
              </a:graphicData>
            </a:graphic>
          </wp:inline>
        </w:drawing>
      </w:r>
    </w:p>
    <w:p w14:paraId="732AFE5C" w14:textId="77777777" w:rsidR="00626BA7" w:rsidRPr="000673BE" w:rsidRDefault="00626BA7" w:rsidP="00626BA7">
      <w:pPr>
        <w:pStyle w:val="TF"/>
      </w:pPr>
      <w:r w:rsidRPr="000673BE">
        <w:t>Figure X.2.1-1: Illustration of the classes of orbits of satellites</w:t>
      </w:r>
    </w:p>
    <w:p w14:paraId="536CF566" w14:textId="77777777" w:rsidR="00626BA7" w:rsidRPr="000673BE" w:rsidRDefault="00626BA7" w:rsidP="00626BA7">
      <w:pPr>
        <w:rPr>
          <w:rFonts w:eastAsia="Arial" w:cs="Arial"/>
          <w:szCs w:val="22"/>
        </w:rPr>
      </w:pPr>
      <w:r w:rsidRPr="000673BE">
        <w:rPr>
          <w:rFonts w:eastAsia="Arial" w:cs="Arial"/>
          <w:szCs w:val="22"/>
        </w:rPr>
        <w:t>Each of these satellite orbit types can have different characteristics (e.g., altitude, orbital characteristics, satellite capabilities) to provide efficient and multiple services.</w:t>
      </w:r>
    </w:p>
    <w:p w14:paraId="160F2C24" w14:textId="77777777" w:rsidR="00626BA7" w:rsidRPr="000673BE" w:rsidRDefault="00626BA7" w:rsidP="00626BA7">
      <w:pPr>
        <w:pStyle w:val="Heading3"/>
      </w:pPr>
      <w:r w:rsidRPr="000673BE">
        <w:lastRenderedPageBreak/>
        <w:t>X.2.2</w:t>
      </w:r>
      <w:r w:rsidRPr="000673BE">
        <w:tab/>
        <w:t>Constellation</w:t>
      </w:r>
    </w:p>
    <w:p w14:paraId="5F1D0BA3" w14:textId="77777777" w:rsidR="00626BA7" w:rsidRPr="000673BE" w:rsidRDefault="00626BA7" w:rsidP="00626BA7">
      <w:pPr>
        <w:rPr>
          <w:rFonts w:eastAsia="Arial" w:cs="Arial"/>
          <w:szCs w:val="22"/>
        </w:rPr>
      </w:pPr>
      <w:r w:rsidRPr="000673BE">
        <w:rPr>
          <w:rFonts w:eastAsia="Arial" w:cs="Arial"/>
          <w:szCs w:val="22"/>
        </w:rPr>
        <w:t xml:space="preserve">A satellite constellation is a set of satellites working together as a system or network. A satellite constellation is composed of satellites in the same orbit types. </w:t>
      </w:r>
    </w:p>
    <w:p w14:paraId="78544CA5" w14:textId="77777777" w:rsidR="00626BA7" w:rsidRPr="000673BE" w:rsidRDefault="00626BA7" w:rsidP="00626BA7">
      <w:pPr>
        <w:rPr>
          <w:rFonts w:eastAsia="Arial" w:cs="Arial"/>
          <w:szCs w:val="22"/>
        </w:rPr>
      </w:pPr>
      <w:r w:rsidRPr="000673BE">
        <w:rPr>
          <w:rFonts w:eastAsia="Arial" w:cs="Arial"/>
          <w:szCs w:val="22"/>
        </w:rPr>
        <w:t>Typical sizing of constellation according to the orbit:</w:t>
      </w:r>
    </w:p>
    <w:p w14:paraId="550D4D60" w14:textId="77777777" w:rsidR="00626BA7" w:rsidRPr="000673BE" w:rsidRDefault="00626BA7" w:rsidP="00626BA7">
      <w:pPr>
        <w:pStyle w:val="ListParagraph"/>
        <w:numPr>
          <w:ilvl w:val="0"/>
          <w:numId w:val="22"/>
        </w:numPr>
        <w:spacing w:after="0" w:line="276" w:lineRule="auto"/>
        <w:ind w:leftChars="0"/>
        <w:contextualSpacing/>
        <w:rPr>
          <w:rFonts w:eastAsia="Arial" w:cs="Arial"/>
          <w:szCs w:val="22"/>
        </w:rPr>
      </w:pPr>
      <w:r w:rsidRPr="000673BE">
        <w:rPr>
          <w:rFonts w:eastAsia="Arial" w:cs="Arial"/>
          <w:szCs w:val="22"/>
        </w:rPr>
        <w:t>GSO constellation may be based on one to 3 satellites depending on the targeted coverage</w:t>
      </w:r>
    </w:p>
    <w:p w14:paraId="7A5E4A3E" w14:textId="77777777" w:rsidR="00626BA7" w:rsidRPr="000673BE" w:rsidRDefault="00626BA7" w:rsidP="00626BA7">
      <w:pPr>
        <w:pStyle w:val="ListParagraph"/>
        <w:numPr>
          <w:ilvl w:val="0"/>
          <w:numId w:val="22"/>
        </w:numPr>
        <w:spacing w:after="0" w:line="276" w:lineRule="auto"/>
        <w:ind w:leftChars="0"/>
        <w:contextualSpacing/>
        <w:rPr>
          <w:rFonts w:eastAsia="Arial" w:cs="Arial"/>
          <w:szCs w:val="22"/>
        </w:rPr>
      </w:pPr>
      <w:r w:rsidRPr="000673BE">
        <w:rPr>
          <w:rFonts w:eastAsia="Arial" w:cs="Arial"/>
          <w:szCs w:val="22"/>
        </w:rPr>
        <w:t>NGSO constellations providing real time services are sized to ensure at least one satellite in visibility of all UEs (above the min elevation angle) in the targeted coverage</w:t>
      </w:r>
    </w:p>
    <w:p w14:paraId="0E531BB8" w14:textId="77777777" w:rsidR="00626BA7" w:rsidRPr="000673BE" w:rsidRDefault="00626BA7" w:rsidP="00626BA7">
      <w:pPr>
        <w:pStyle w:val="ListParagraph"/>
        <w:numPr>
          <w:ilvl w:val="0"/>
          <w:numId w:val="22"/>
        </w:numPr>
        <w:spacing w:after="0" w:line="276" w:lineRule="auto"/>
        <w:ind w:leftChars="0"/>
        <w:contextualSpacing/>
        <w:rPr>
          <w:rFonts w:eastAsia="Arial" w:cs="Arial"/>
          <w:szCs w:val="22"/>
        </w:rPr>
      </w:pPr>
      <w:r w:rsidRPr="000673BE">
        <w:rPr>
          <w:rFonts w:eastAsia="Arial" w:cs="Arial"/>
          <w:szCs w:val="22"/>
        </w:rPr>
        <w:t>NGSO constellations providing non-real-time services such as messaging shall be made of at least one satellite. A given UE can connect to the satellite from time to time depending on the satellite revisit time.</w:t>
      </w:r>
    </w:p>
    <w:p w14:paraId="255B2A9A" w14:textId="77777777" w:rsidR="00626BA7" w:rsidRPr="000673BE" w:rsidRDefault="00626BA7" w:rsidP="00626BA7">
      <w:pPr>
        <w:rPr>
          <w:rFonts w:eastAsia="Arial" w:cs="Arial"/>
          <w:szCs w:val="22"/>
        </w:rPr>
      </w:pPr>
      <w:r w:rsidRPr="000673BE">
        <w:rPr>
          <w:rFonts w:eastAsia="Arial" w:cs="Arial"/>
          <w:szCs w:val="22"/>
        </w:rPr>
        <w:t xml:space="preserve"> </w:t>
      </w:r>
    </w:p>
    <w:p w14:paraId="357E17BC" w14:textId="77777777" w:rsidR="00626BA7" w:rsidRPr="000673BE" w:rsidRDefault="00626BA7" w:rsidP="00626BA7">
      <w:pPr>
        <w:rPr>
          <w:rFonts w:eastAsia="Arial" w:cs="Arial"/>
          <w:szCs w:val="22"/>
        </w:rPr>
      </w:pPr>
      <w:r w:rsidRPr="000673BE">
        <w:rPr>
          <w:rFonts w:eastAsia="Arial" w:cs="Arial"/>
          <w:szCs w:val="22"/>
        </w:rPr>
        <w:t>A large satellite constellation composed of hundreds, even thousands of satellites is called a Mega constellation.</w:t>
      </w:r>
    </w:p>
    <w:p w14:paraId="41614D35" w14:textId="77777777" w:rsidR="00626BA7" w:rsidRPr="000673BE" w:rsidRDefault="00626BA7" w:rsidP="00626BA7">
      <w:pPr>
        <w:rPr>
          <w:rFonts w:eastAsia="Arial" w:cs="Arial"/>
          <w:szCs w:val="22"/>
        </w:rPr>
      </w:pPr>
      <w:r w:rsidRPr="000673BE">
        <w:rPr>
          <w:rFonts w:eastAsia="Arial" w:cs="Arial"/>
          <w:szCs w:val="22"/>
        </w:rPr>
        <w:t>A set of NTN constellations in different orbits (e.g. GSO, NGSOs) working together as a system or network is called Multi-orbit (or Multi-Layer) NTN.</w:t>
      </w:r>
    </w:p>
    <w:p w14:paraId="4CDBAFC9" w14:textId="77777777" w:rsidR="00626BA7" w:rsidRPr="000673BE" w:rsidRDefault="00626BA7" w:rsidP="00626BA7">
      <w:pPr>
        <w:pStyle w:val="Heading3"/>
      </w:pPr>
      <w:r w:rsidRPr="000673BE">
        <w:t>X.2.3</w:t>
      </w:r>
      <w:r w:rsidRPr="000673BE">
        <w:tab/>
        <w:t>Inter-Satellite Link</w:t>
      </w:r>
    </w:p>
    <w:p w14:paraId="22F3A171" w14:textId="3EDF2B28" w:rsidR="00626BA7" w:rsidRPr="000673BE" w:rsidRDefault="00626BA7" w:rsidP="00626BA7">
      <w:pPr>
        <w:rPr>
          <w:noProof/>
        </w:rPr>
      </w:pPr>
      <w:r w:rsidRPr="000673BE">
        <w:rPr>
          <w:noProof/>
        </w:rPr>
        <w:t>Inter-Satellite Link (ISL) refers to the means to provide communication between satellites without the need to use a ground station. The support of ISLs is needed between two satellites of the same constellation (intra-/inter- orbital plane), between two satellites</w:t>
      </w:r>
      <w:r w:rsidR="000673BE">
        <w:rPr>
          <w:noProof/>
        </w:rPr>
        <w:t>/NTN</w:t>
      </w:r>
      <w:r w:rsidRPr="000673BE">
        <w:rPr>
          <w:noProof/>
        </w:rPr>
        <w:t xml:space="preserve"> of different constellations/orbits (e.g., between NGSO and GSO satellites). ISL allows to provide service in areas where there are no NTN-gateways and </w:t>
      </w:r>
      <w:r w:rsidRPr="000673BE">
        <w:rPr>
          <w:noProof/>
        </w:rPr>
        <w:t xml:space="preserve">to </w:t>
      </w:r>
      <w:r w:rsidRPr="000673BE">
        <w:rPr>
          <w:noProof/>
        </w:rPr>
        <w:t>provide coverage of remote areas like ocean.</w:t>
      </w:r>
    </w:p>
    <w:p w14:paraId="66C74B6D" w14:textId="77777777" w:rsidR="00626BA7" w:rsidRDefault="00626BA7" w:rsidP="0009108F">
      <w:pPr>
        <w:rPr>
          <w:noProof/>
        </w:rPr>
      </w:pPr>
    </w:p>
    <w:p w14:paraId="560D9DAA" w14:textId="77777777" w:rsidR="00626BA7" w:rsidRPr="00894D46" w:rsidRDefault="00626BA7"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66A16" w14:textId="77777777" w:rsidR="005A3C86" w:rsidRDefault="005A3C86">
      <w:r>
        <w:separator/>
      </w:r>
    </w:p>
  </w:endnote>
  <w:endnote w:type="continuationSeparator" w:id="0">
    <w:p w14:paraId="55A9D4FE" w14:textId="77777777" w:rsidR="005A3C86" w:rsidRDefault="005A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FCB36" w14:textId="77777777" w:rsidR="005A3C86" w:rsidRDefault="005A3C86">
      <w:r>
        <w:separator/>
      </w:r>
    </w:p>
  </w:footnote>
  <w:footnote w:type="continuationSeparator" w:id="0">
    <w:p w14:paraId="1A38661D" w14:textId="77777777" w:rsidR="005A3C86" w:rsidRDefault="005A3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010C94"/>
    <w:multiLevelType w:val="hybridMultilevel"/>
    <w:tmpl w:val="5ECAC376"/>
    <w:lvl w:ilvl="0" w:tplc="F5926666">
      <w:start w:val="1"/>
      <w:numFmt w:val="bullet"/>
      <w:lvlText w:val="o"/>
      <w:lvlJc w:val="left"/>
      <w:pPr>
        <w:ind w:left="720" w:hanging="360"/>
      </w:pPr>
      <w:rPr>
        <w:rFonts w:ascii="Courier New" w:hAnsi="Courier Ne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D417906"/>
    <w:multiLevelType w:val="hybridMultilevel"/>
    <w:tmpl w:val="710C4886"/>
    <w:lvl w:ilvl="0" w:tplc="F5926666">
      <w:start w:val="1"/>
      <w:numFmt w:val="bullet"/>
      <w:lvlText w:val="o"/>
      <w:lvlJc w:val="left"/>
      <w:pPr>
        <w:ind w:left="720" w:hanging="360"/>
      </w:pPr>
      <w:rPr>
        <w:rFonts w:ascii="Courier New" w:hAnsi="Courier New" w:hint="default"/>
      </w:rPr>
    </w:lvl>
    <w:lvl w:ilvl="1" w:tplc="FFFFFFFF">
      <w:start w:val="10"/>
      <w:numFmt w:val="bullet"/>
      <w:lvlText w:val="-"/>
      <w:lvlJc w:val="left"/>
      <w:pPr>
        <w:ind w:left="1800" w:hanging="360"/>
      </w:pPr>
      <w:rPr>
        <w:rFonts w:ascii="Times New Roman" w:eastAsia="SimSun" w:hAnsi="Times New Roman"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15:restartNumberingAfterBreak="0">
    <w:nsid w:val="1DC24C81"/>
    <w:multiLevelType w:val="hybridMultilevel"/>
    <w:tmpl w:val="58483BAA"/>
    <w:lvl w:ilvl="0" w:tplc="21BEF24A">
      <w:start w:val="10"/>
      <w:numFmt w:val="bullet"/>
      <w:lvlText w:val="-"/>
      <w:lvlJc w:val="left"/>
      <w:pPr>
        <w:ind w:left="360" w:hanging="360"/>
      </w:pPr>
      <w:rPr>
        <w:rFonts w:ascii="Times New Roman" w:eastAsia="SimSun" w:hAnsi="Times New Roman" w:cs="Times New Roman"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083CA6"/>
    <w:multiLevelType w:val="hybridMultilevel"/>
    <w:tmpl w:val="2B9AF934"/>
    <w:lvl w:ilvl="0" w:tplc="F5926666">
      <w:start w:val="1"/>
      <w:numFmt w:val="bullet"/>
      <w:lvlText w:val="o"/>
      <w:lvlJc w:val="left"/>
      <w:pPr>
        <w:ind w:left="720" w:hanging="360"/>
      </w:pPr>
      <w:rPr>
        <w:rFonts w:ascii="Courier New" w:hAnsi="Courier New"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5BC3334"/>
    <w:multiLevelType w:val="hybridMultilevel"/>
    <w:tmpl w:val="11A06DAA"/>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18"/>
  </w:num>
  <w:num w:numId="5" w16cid:durableId="600527364">
    <w:abstractNumId w:val="20"/>
  </w:num>
  <w:num w:numId="6" w16cid:durableId="690572729">
    <w:abstractNumId w:val="13"/>
  </w:num>
  <w:num w:numId="7" w16cid:durableId="1820801321">
    <w:abstractNumId w:val="8"/>
  </w:num>
  <w:num w:numId="8" w16cid:durableId="1885677436">
    <w:abstractNumId w:val="19"/>
  </w:num>
  <w:num w:numId="9" w16cid:durableId="1903829182">
    <w:abstractNumId w:val="16"/>
  </w:num>
  <w:num w:numId="10" w16cid:durableId="681975962">
    <w:abstractNumId w:val="17"/>
  </w:num>
  <w:num w:numId="11" w16cid:durableId="184758798">
    <w:abstractNumId w:val="4"/>
  </w:num>
  <w:num w:numId="12" w16cid:durableId="1417826626">
    <w:abstractNumId w:val="12"/>
  </w:num>
  <w:num w:numId="13" w16cid:durableId="1361393226">
    <w:abstractNumId w:val="15"/>
  </w:num>
  <w:num w:numId="14" w16cid:durableId="466826597">
    <w:abstractNumId w:val="9"/>
  </w:num>
  <w:num w:numId="15" w16cid:durableId="1621255457">
    <w:abstractNumId w:val="3"/>
  </w:num>
  <w:num w:numId="16" w16cid:durableId="994380007">
    <w:abstractNumId w:val="2"/>
  </w:num>
  <w:num w:numId="17" w16cid:durableId="770124453">
    <w:abstractNumId w:val="11"/>
  </w:num>
  <w:num w:numId="18" w16cid:durableId="1050418969">
    <w:abstractNumId w:val="14"/>
  </w:num>
  <w:num w:numId="19" w16cid:durableId="770857420">
    <w:abstractNumId w:val="7"/>
  </w:num>
  <w:num w:numId="20" w16cid:durableId="1005665208">
    <w:abstractNumId w:val="6"/>
  </w:num>
  <w:num w:numId="21" w16cid:durableId="2138208768">
    <w:abstractNumId w:val="10"/>
  </w:num>
  <w:num w:numId="22" w16cid:durableId="7981887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3BE"/>
    <w:rsid w:val="00075617"/>
    <w:rsid w:val="00080512"/>
    <w:rsid w:val="0008504D"/>
    <w:rsid w:val="0009108F"/>
    <w:rsid w:val="000C47C3"/>
    <w:rsid w:val="000D58AB"/>
    <w:rsid w:val="000D70AA"/>
    <w:rsid w:val="00133525"/>
    <w:rsid w:val="001A4C42"/>
    <w:rsid w:val="001A7420"/>
    <w:rsid w:val="001B6637"/>
    <w:rsid w:val="001C21C3"/>
    <w:rsid w:val="001D02C2"/>
    <w:rsid w:val="001F0C1D"/>
    <w:rsid w:val="001F1132"/>
    <w:rsid w:val="001F168B"/>
    <w:rsid w:val="001F6DB1"/>
    <w:rsid w:val="00203990"/>
    <w:rsid w:val="00224099"/>
    <w:rsid w:val="00227C6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0766"/>
    <w:rsid w:val="004E213A"/>
    <w:rsid w:val="004E4859"/>
    <w:rsid w:val="004F0988"/>
    <w:rsid w:val="004F3340"/>
    <w:rsid w:val="0053388B"/>
    <w:rsid w:val="00535773"/>
    <w:rsid w:val="00543E6C"/>
    <w:rsid w:val="00565087"/>
    <w:rsid w:val="00597B11"/>
    <w:rsid w:val="005A3C86"/>
    <w:rsid w:val="005D2E01"/>
    <w:rsid w:val="005D7526"/>
    <w:rsid w:val="005E4BB2"/>
    <w:rsid w:val="005F1B4E"/>
    <w:rsid w:val="005F788A"/>
    <w:rsid w:val="00602AEA"/>
    <w:rsid w:val="00614FDF"/>
    <w:rsid w:val="00626BA7"/>
    <w:rsid w:val="0063543D"/>
    <w:rsid w:val="00642125"/>
    <w:rsid w:val="00647114"/>
    <w:rsid w:val="00687DC4"/>
    <w:rsid w:val="006912E9"/>
    <w:rsid w:val="006A323F"/>
    <w:rsid w:val="006B30D0"/>
    <w:rsid w:val="006C3D95"/>
    <w:rsid w:val="006E129A"/>
    <w:rsid w:val="006E5C86"/>
    <w:rsid w:val="006F2558"/>
    <w:rsid w:val="006F2A36"/>
    <w:rsid w:val="006F37A4"/>
    <w:rsid w:val="00701116"/>
    <w:rsid w:val="0071174C"/>
    <w:rsid w:val="00713C44"/>
    <w:rsid w:val="00723431"/>
    <w:rsid w:val="00734A5B"/>
    <w:rsid w:val="0074026F"/>
    <w:rsid w:val="007429F6"/>
    <w:rsid w:val="00744E76"/>
    <w:rsid w:val="00765EA3"/>
    <w:rsid w:val="00774DA4"/>
    <w:rsid w:val="00781F0F"/>
    <w:rsid w:val="007932A8"/>
    <w:rsid w:val="007A6C4E"/>
    <w:rsid w:val="007B600E"/>
    <w:rsid w:val="007F0F4A"/>
    <w:rsid w:val="008028A4"/>
    <w:rsid w:val="008217A3"/>
    <w:rsid w:val="00830747"/>
    <w:rsid w:val="008359CD"/>
    <w:rsid w:val="008768CA"/>
    <w:rsid w:val="00881287"/>
    <w:rsid w:val="00894D46"/>
    <w:rsid w:val="008A1ADB"/>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029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6BD7"/>
    <w:rsid w:val="00B93086"/>
    <w:rsid w:val="00BA19ED"/>
    <w:rsid w:val="00BA4B8D"/>
    <w:rsid w:val="00BC0F7D"/>
    <w:rsid w:val="00BD150B"/>
    <w:rsid w:val="00BD2516"/>
    <w:rsid w:val="00BD7D31"/>
    <w:rsid w:val="00BE3255"/>
    <w:rsid w:val="00BE7BF9"/>
    <w:rsid w:val="00BF128E"/>
    <w:rsid w:val="00C074DD"/>
    <w:rsid w:val="00C1496A"/>
    <w:rsid w:val="00C214C4"/>
    <w:rsid w:val="00C33079"/>
    <w:rsid w:val="00C45231"/>
    <w:rsid w:val="00C551FF"/>
    <w:rsid w:val="00C72833"/>
    <w:rsid w:val="00C80F1D"/>
    <w:rsid w:val="00C86ABA"/>
    <w:rsid w:val="00C91962"/>
    <w:rsid w:val="00C935B1"/>
    <w:rsid w:val="00C93C88"/>
    <w:rsid w:val="00C93F40"/>
    <w:rsid w:val="00CA3D0C"/>
    <w:rsid w:val="00CC084E"/>
    <w:rsid w:val="00D0484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114F"/>
    <w:rsid w:val="00F13360"/>
    <w:rsid w:val="00F21B69"/>
    <w:rsid w:val="00F22EC7"/>
    <w:rsid w:val="00F32472"/>
    <w:rsid w:val="00F325C8"/>
    <w:rsid w:val="00F4436A"/>
    <w:rsid w:val="00F653B8"/>
    <w:rsid w:val="00F9008D"/>
    <w:rsid w:val="00FA1266"/>
    <w:rsid w:val="00FB7669"/>
    <w:rsid w:val="00FC1067"/>
    <w:rsid w:val="00FC1192"/>
    <w:rsid w:val="00FE2E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qFormat/>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ListParagraphChar"/>
    <w:uiPriority w:val="34"/>
    <w:qFormat/>
    <w:rsid w:val="007932A8"/>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7932A8"/>
    <w:rPr>
      <w:rFonts w:eastAsia="PMingLiU"/>
      <w:lang w:eastAsia="en-US"/>
    </w:rPr>
  </w:style>
  <w:style w:type="paragraph" w:styleId="Revision">
    <w:name w:val="Revision"/>
    <w:hidden/>
    <w:uiPriority w:val="99"/>
    <w:semiHidden/>
    <w:rsid w:val="007932A8"/>
    <w:rPr>
      <w:lang w:eastAsia="en-US"/>
    </w:rPr>
  </w:style>
  <w:style w:type="character" w:customStyle="1" w:styleId="EXChar">
    <w:name w:val="EX Char"/>
    <w:link w:val="EX"/>
    <w:rsid w:val="00C93C88"/>
    <w:rPr>
      <w:lang w:eastAsia="en-US"/>
    </w:rPr>
  </w:style>
  <w:style w:type="paragraph" w:styleId="NormalWeb">
    <w:name w:val="Normal (Web)"/>
    <w:basedOn w:val="Normal"/>
    <w:uiPriority w:val="99"/>
    <w:unhideWhenUsed/>
    <w:rsid w:val="00C93C88"/>
    <w:pPr>
      <w:spacing w:before="100" w:beforeAutospacing="1" w:after="100" w:afterAutospacing="1"/>
    </w:pPr>
    <w:rPr>
      <w:rFonts w:eastAsia="Times New Roman"/>
      <w:sz w:val="24"/>
      <w:szCs w:val="24"/>
      <w:lang w:val="en-US"/>
    </w:rPr>
  </w:style>
  <w:style w:type="paragraph" w:styleId="Caption">
    <w:name w:val="caption"/>
    <w:basedOn w:val="Normal"/>
    <w:next w:val="Normal"/>
    <w:qFormat/>
    <w:rsid w:val="001F6DB1"/>
    <w:pPr>
      <w:overflowPunct w:val="0"/>
      <w:autoSpaceDE w:val="0"/>
      <w:autoSpaceDN w:val="0"/>
      <w:adjustRightInd w:val="0"/>
      <w:textAlignment w:val="baseline"/>
    </w:pPr>
    <w:rPr>
      <w:rFonts w:eastAsia="MS Mincho"/>
      <w:b/>
      <w:bCs/>
    </w:rPr>
  </w:style>
  <w:style w:type="character" w:customStyle="1" w:styleId="TALCar">
    <w:name w:val="TAL Car"/>
    <w:link w:val="TAL"/>
    <w:locked/>
    <w:rsid w:val="001F6D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21</TotalTime>
  <Pages>3</Pages>
  <Words>709</Words>
  <Characters>4043</Characters>
  <Application>Microsoft Office Word</Application>
  <DocSecurity>0</DocSecurity>
  <Lines>94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6</cp:revision>
  <cp:lastPrinted>2019-02-25T14:05:00Z</cp:lastPrinted>
  <dcterms:created xsi:type="dcterms:W3CDTF">2025-11-06T15:23:00Z</dcterms:created>
  <dcterms:modified xsi:type="dcterms:W3CDTF">2025-11-06T16:37:00Z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